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A7E" w:rsidRDefault="00CD1A7E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  <w:r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к проекту решения Совета Ейского городского поселения</w:t>
      </w:r>
    </w:p>
    <w:p w:rsidR="00CD1A7E" w:rsidRDefault="00CD1A7E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 "</w:t>
      </w:r>
      <w:r w:rsidRPr="00756452">
        <w:rPr>
          <w:rFonts w:ascii="Times New Roman" w:hAnsi="Times New Roman"/>
          <w:sz w:val="28"/>
          <w:szCs w:val="28"/>
        </w:rPr>
        <w:t>О внесении изменени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756452">
        <w:rPr>
          <w:rFonts w:ascii="Times New Roman" w:hAnsi="Times New Roman"/>
          <w:sz w:val="28"/>
          <w:szCs w:val="28"/>
        </w:rPr>
        <w:t xml:space="preserve">в решение Совета  Ейского городского поселения Ейского района от 26 ноября </w:t>
      </w:r>
    </w:p>
    <w:p w:rsidR="00CD1A7E" w:rsidRDefault="00CD1A7E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56452">
        <w:rPr>
          <w:rFonts w:ascii="Times New Roman" w:hAnsi="Times New Roman"/>
          <w:sz w:val="28"/>
          <w:szCs w:val="28"/>
        </w:rPr>
        <w:t xml:space="preserve">2013 года № 61/2 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О муниципальном дорожном фонде </w:t>
      </w:r>
    </w:p>
    <w:p w:rsidR="00CD1A7E" w:rsidRDefault="00CD1A7E" w:rsidP="00A6376E">
      <w:pPr>
        <w:spacing w:after="0" w:line="240" w:lineRule="auto"/>
        <w:ind w:left="851" w:right="851"/>
        <w:jc w:val="center"/>
        <w:rPr>
          <w:rFonts w:ascii="Times New Roman" w:hAnsi="Times New Roman"/>
          <w:sz w:val="28"/>
          <w:szCs w:val="28"/>
        </w:rPr>
      </w:pPr>
      <w:r w:rsidRPr="00756452">
        <w:rPr>
          <w:rFonts w:ascii="Times New Roman" w:hAnsi="Times New Roman"/>
          <w:sz w:val="28"/>
          <w:szCs w:val="28"/>
        </w:rPr>
        <w:t>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 </w:t>
      </w:r>
    </w:p>
    <w:p w:rsidR="00CD1A7E" w:rsidRDefault="00CD1A7E" w:rsidP="0075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1A7E" w:rsidRPr="00756452" w:rsidRDefault="00CD1A7E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CD1A7E" w:rsidRDefault="00CD1A7E" w:rsidP="00A60B8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56452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>м</w:t>
      </w:r>
      <w:r w:rsidRPr="00756452">
        <w:rPr>
          <w:rFonts w:ascii="Times New Roman" w:hAnsi="Times New Roman"/>
          <w:sz w:val="28"/>
          <w:szCs w:val="28"/>
        </w:rPr>
        <w:t xml:space="preserve"> Совета Ейского городского поселения Ейского района от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756452">
        <w:rPr>
          <w:rFonts w:ascii="Times New Roman" w:hAnsi="Times New Roman"/>
          <w:sz w:val="28"/>
          <w:szCs w:val="28"/>
        </w:rPr>
        <w:t xml:space="preserve">26 ноября 2013 года № 61/2 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>О муниципальном дорожном фонде Ейского городского поселения Ейского района</w:t>
      </w:r>
      <w:r>
        <w:rPr>
          <w:rFonts w:ascii="Times New Roman" w:hAnsi="Times New Roman"/>
          <w:sz w:val="28"/>
          <w:szCs w:val="28"/>
        </w:rPr>
        <w:t>"</w:t>
      </w:r>
      <w:r w:rsidRPr="007564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создан муниципальный дорожный фонд и утвержден Порядок формирования и использования средств данного фонда.</w:t>
      </w:r>
    </w:p>
    <w:p w:rsidR="00CD1A7E" w:rsidRDefault="00CD1A7E" w:rsidP="00AE6BE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целью приведения подпункта 8 пункта 2 указанного Положения в соответствие с  фактическими затратами, к рассмотрению предлагается данный проект решения.</w:t>
      </w:r>
    </w:p>
    <w:p w:rsidR="00CD1A7E" w:rsidRDefault="00CD1A7E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1A7E" w:rsidRDefault="00CD1A7E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168"/>
        <w:gridCol w:w="3960"/>
        <w:gridCol w:w="2700"/>
      </w:tblGrid>
      <w:tr w:rsidR="00CD1A7E" w:rsidRPr="00FD4D07" w:rsidTr="00CA1921">
        <w:tc>
          <w:tcPr>
            <w:tcW w:w="3168" w:type="dxa"/>
          </w:tcPr>
          <w:p w:rsidR="00CD1A7E" w:rsidRPr="00AC040D" w:rsidRDefault="00CD1A7E" w:rsidP="00CA19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40D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правового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C040D">
              <w:rPr>
                <w:rFonts w:ascii="Times New Roman" w:hAnsi="Times New Roman"/>
                <w:sz w:val="28"/>
                <w:szCs w:val="28"/>
              </w:rPr>
              <w:t>Ейского городского по- селения Ейского района</w:t>
            </w:r>
          </w:p>
        </w:tc>
        <w:tc>
          <w:tcPr>
            <w:tcW w:w="3960" w:type="dxa"/>
          </w:tcPr>
          <w:p w:rsidR="00CD1A7E" w:rsidRPr="00AC040D" w:rsidRDefault="00CD1A7E" w:rsidP="00CA19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CD1A7E" w:rsidRPr="00AC040D" w:rsidRDefault="00CD1A7E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D1A7E" w:rsidRPr="00AC040D" w:rsidRDefault="00CD1A7E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D1A7E" w:rsidRPr="00AC040D" w:rsidRDefault="00CD1A7E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D1A7E" w:rsidRPr="00AC040D" w:rsidRDefault="00CD1A7E" w:rsidP="00CA192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040D">
              <w:rPr>
                <w:rFonts w:ascii="Times New Roman" w:hAnsi="Times New Roman"/>
                <w:sz w:val="28"/>
                <w:szCs w:val="28"/>
              </w:rPr>
              <w:t>А.В.Шапка</w:t>
            </w:r>
          </w:p>
        </w:tc>
      </w:tr>
    </w:tbl>
    <w:p w:rsidR="00CD1A7E" w:rsidRPr="00BA5432" w:rsidRDefault="00CD1A7E" w:rsidP="007564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D1A7E" w:rsidRPr="00BA5432" w:rsidSect="00812F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C4F28"/>
    <w:multiLevelType w:val="hybridMultilevel"/>
    <w:tmpl w:val="083EAA24"/>
    <w:lvl w:ilvl="0" w:tplc="2814FBA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72CF4C38"/>
    <w:multiLevelType w:val="hybridMultilevel"/>
    <w:tmpl w:val="1DFE0B30"/>
    <w:lvl w:ilvl="0" w:tplc="60EE18D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DED"/>
    <w:rsid w:val="00027284"/>
    <w:rsid w:val="00193DED"/>
    <w:rsid w:val="001A6743"/>
    <w:rsid w:val="00251D37"/>
    <w:rsid w:val="0028284B"/>
    <w:rsid w:val="003B26D5"/>
    <w:rsid w:val="004F77BC"/>
    <w:rsid w:val="006225C1"/>
    <w:rsid w:val="00756452"/>
    <w:rsid w:val="00812FA3"/>
    <w:rsid w:val="009D505C"/>
    <w:rsid w:val="009D721A"/>
    <w:rsid w:val="00A43D47"/>
    <w:rsid w:val="00A60B81"/>
    <w:rsid w:val="00A6376E"/>
    <w:rsid w:val="00AA40DC"/>
    <w:rsid w:val="00AC040D"/>
    <w:rsid w:val="00AE6BE1"/>
    <w:rsid w:val="00BA5432"/>
    <w:rsid w:val="00BB4DDD"/>
    <w:rsid w:val="00BC01DD"/>
    <w:rsid w:val="00C26394"/>
    <w:rsid w:val="00CA1921"/>
    <w:rsid w:val="00CD1A7E"/>
    <w:rsid w:val="00E44C3F"/>
    <w:rsid w:val="00F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DD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3D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125</Words>
  <Characters>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Елена</cp:lastModifiedBy>
  <cp:revision>12</cp:revision>
  <dcterms:created xsi:type="dcterms:W3CDTF">2014-07-02T08:03:00Z</dcterms:created>
  <dcterms:modified xsi:type="dcterms:W3CDTF">2014-12-17T07:38:00Z</dcterms:modified>
</cp:coreProperties>
</file>